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Northamptonshire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Northamptonshire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Northamptonshire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Northamptonshire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Northamptonshire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Northamptonshire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South Northamptonshire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Northamptonshire is estimated to be </w:t>
      </w:r>
      <w:r w:rsidRPr="00773DF7">
        <w:rPr>
          <w:rFonts w:ascii="Libre Franklin Light" w:eastAsia="Times New Roman" w:hAnsi="Libre Franklin Light" w:cs="Calibri Light"/>
          <w:b/>
          <w:bCs/>
          <w:color w:val="C45911" w:themeColor="accent2" w:themeShade="BF"/>
        </w:rPr>
        <w:t xml:space="preserve">£921,114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Northamptonshire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Northamptonshire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Northamp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Northamptonshire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Northamp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Northamptonshire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Northamptonshire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Northamp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Northamptonshire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Northamptonshire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Northamptonshire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Northamptonshire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Northamptonshire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Northamptonshire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£921,114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Northamptonshire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£310,280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£22,227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£6,251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£11,461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£555,892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£921,114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Northamptonshire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Northamptonshire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Northamptonshire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Northamptonshire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Northamptonshire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Northamptonshire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Northamptonshire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Northamptonshire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AF859D8-AA05-402F-AF97-C019F863D2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